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3D620B" w14:textId="77777777" w:rsidR="007006EA" w:rsidRDefault="007006EA" w:rsidP="007006EA">
      <w:pPr>
        <w:pStyle w:val="NoSpacing"/>
        <w:ind w:left="720" w:hanging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Robert ANDREWS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fl.1474)</w:t>
      </w:r>
    </w:p>
    <w:p w14:paraId="57E6FBDD" w14:textId="77777777" w:rsidR="007006EA" w:rsidRDefault="007006EA" w:rsidP="007006EA">
      <w:pPr>
        <w:pStyle w:val="NoSpacing"/>
        <w:ind w:left="720" w:hanging="720"/>
        <w:rPr>
          <w:rFonts w:ascii="Times New Roman" w:hAnsi="Times New Roman" w:cs="Times New Roman"/>
          <w:sz w:val="24"/>
          <w:szCs w:val="24"/>
        </w:rPr>
      </w:pPr>
    </w:p>
    <w:p w14:paraId="53592C25" w14:textId="77777777" w:rsidR="007006EA" w:rsidRDefault="007006EA" w:rsidP="007006EA">
      <w:pPr>
        <w:pStyle w:val="NoSpacing"/>
        <w:ind w:left="720" w:hanging="720"/>
        <w:rPr>
          <w:rFonts w:ascii="Times New Roman" w:hAnsi="Times New Roman" w:cs="Times New Roman"/>
          <w:sz w:val="24"/>
          <w:szCs w:val="24"/>
        </w:rPr>
      </w:pPr>
    </w:p>
    <w:p w14:paraId="1EFF5FA2" w14:textId="77777777" w:rsidR="007006EA" w:rsidRDefault="007006EA" w:rsidP="007006EA">
      <w:pPr>
        <w:pStyle w:val="NoSpacing"/>
        <w:ind w:left="720" w:hanging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1474</w:t>
      </w:r>
      <w:r>
        <w:rPr>
          <w:rFonts w:ascii="Times New Roman" w:hAnsi="Times New Roman" w:cs="Times New Roman"/>
          <w:sz w:val="24"/>
          <w:szCs w:val="24"/>
        </w:rPr>
        <w:tab/>
        <w:t>He became apprenticed to John Robinson, cutler(q.v.).</w:t>
      </w:r>
    </w:p>
    <w:p w14:paraId="46049BAC" w14:textId="77777777" w:rsidR="007006EA" w:rsidRDefault="007006EA" w:rsidP="007006EA">
      <w:pPr>
        <w:pStyle w:val="NoSpacing"/>
        <w:ind w:left="720" w:hanging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A3322F">
        <w:rPr>
          <w:rFonts w:ascii="Times New Roman" w:hAnsi="Times New Roman" w:cs="Times New Roman"/>
          <w:sz w:val="24"/>
          <w:szCs w:val="24"/>
        </w:rPr>
        <w:t>(London Apprenticeship Abstracts 1442-1850)</w:t>
      </w:r>
    </w:p>
    <w:p w14:paraId="39D4FCD0" w14:textId="77777777" w:rsidR="007006EA" w:rsidRDefault="007006EA" w:rsidP="007006EA">
      <w:pPr>
        <w:pStyle w:val="NoSpacing"/>
        <w:ind w:left="720" w:hanging="720"/>
        <w:rPr>
          <w:rFonts w:ascii="Times New Roman" w:hAnsi="Times New Roman" w:cs="Times New Roman"/>
          <w:sz w:val="24"/>
          <w:szCs w:val="24"/>
        </w:rPr>
      </w:pPr>
    </w:p>
    <w:p w14:paraId="3AF37D8C" w14:textId="77777777" w:rsidR="007006EA" w:rsidRDefault="007006EA" w:rsidP="007006EA">
      <w:pPr>
        <w:pStyle w:val="NoSpacing"/>
        <w:ind w:left="720" w:hanging="720"/>
        <w:rPr>
          <w:rFonts w:ascii="Times New Roman" w:hAnsi="Times New Roman" w:cs="Times New Roman"/>
          <w:sz w:val="24"/>
          <w:szCs w:val="24"/>
        </w:rPr>
      </w:pPr>
    </w:p>
    <w:p w14:paraId="2A24305D" w14:textId="77777777" w:rsidR="007006EA" w:rsidRDefault="007006EA" w:rsidP="007006EA">
      <w:pPr>
        <w:pStyle w:val="NoSpacing"/>
        <w:ind w:left="720" w:hanging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31 March 2022</w:t>
      </w:r>
    </w:p>
    <w:p w14:paraId="32F089E3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AAE23C" w14:textId="77777777" w:rsidR="007006EA" w:rsidRDefault="007006EA" w:rsidP="009139A6">
      <w:r>
        <w:separator/>
      </w:r>
    </w:p>
  </w:endnote>
  <w:endnote w:type="continuationSeparator" w:id="0">
    <w:p w14:paraId="185801B0" w14:textId="77777777" w:rsidR="007006EA" w:rsidRDefault="007006EA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E64933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6519C7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674C61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E69717" w14:textId="77777777" w:rsidR="007006EA" w:rsidRDefault="007006EA" w:rsidP="009139A6">
      <w:r>
        <w:separator/>
      </w:r>
    </w:p>
  </w:footnote>
  <w:footnote w:type="continuationSeparator" w:id="0">
    <w:p w14:paraId="47D7EEF0" w14:textId="77777777" w:rsidR="007006EA" w:rsidRDefault="007006EA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D8F76F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DDBAD5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C7F458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06EA"/>
    <w:rsid w:val="000666E0"/>
    <w:rsid w:val="002510B7"/>
    <w:rsid w:val="005C130B"/>
    <w:rsid w:val="007006EA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DECF01E"/>
  <w15:chartTrackingRefBased/>
  <w15:docId w15:val="{78884C6D-CE36-4A79-A477-2726C97D2F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23</Words>
  <Characters>133</Characters>
  <Application>Microsoft Office Word</Application>
  <DocSecurity>0</DocSecurity>
  <Lines>1</Lines>
  <Paragraphs>1</Paragraphs>
  <ScaleCrop>false</ScaleCrop>
  <Company/>
  <LinksUpToDate>false</LinksUpToDate>
  <CharactersWithSpaces>155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2022-04-13T19:43:00Z</dcterms:created>
  <dcterms:modified xsi:type="dcterms:W3CDTF">2022-04-13T19:43:00Z</dcterms:modified>
</cp:coreProperties>
</file>